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bad15cf" w14:textId="bad15cf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A05A4E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E51D40">
              <w:rPr>
                <w:rFonts w:ascii="Arial" w:hAnsi="Arial" w:cs="Arial"/>
              </w:rPr>
              <w:t>267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C2CAA">
              <w:rPr>
                <w:rFonts w:ascii="Arial" w:hAnsi="Arial" w:cs="Arial"/>
              </w:rPr>
              <w:t>4</w:t>
            </w:r>
            <w:r w:rsidRPr="002B6A05" w:rsidR="00340399">
              <w:rPr>
                <w:rFonts w:ascii="Arial" w:hAnsi="Arial" w:cs="Arial"/>
              </w:rPr>
              <w:t>-</w:t>
            </w:r>
            <w:r w:rsidR="00A05A4E">
              <w:rPr>
                <w:rFonts w:ascii="Arial" w:hAnsi="Arial" w:cs="Arial"/>
              </w:rPr>
              <w:t>9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E51D40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51D40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4C2CAA" w:rsidP="00F65D4C" w:rsidRDefault="00E51D4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51D40">
        <w:rPr>
          <w:rFonts w:ascii="Arial" w:hAnsi="Arial" w:eastAsia="Times New Roman" w:cs="Arial"/>
          <w:sz w:val="24"/>
          <w:szCs w:val="24"/>
          <w:lang w:eastAsia="hr-HR"/>
        </w:rPr>
        <w:t>NOVI LAGANINI j.d.o.o., Donji Kućan, Varaždinska ulica 58, OIB:39136876884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E51D40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E51D40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A05A4E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A05A4E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A05A4E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A05A4E" w:rsidR="00DC0692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A05A4E" w:rsidR="00F6104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05A4E" w:rsidR="00DC0692">
        <w:rPr>
          <w:rFonts w:ascii="Arial" w:hAnsi="Arial" w:eastAsia="Times New Roman" w:cs="Arial"/>
          <w:sz w:val="24"/>
          <w:szCs w:val="24"/>
          <w:lang w:eastAsia="hr-HR"/>
        </w:rPr>
        <w:t xml:space="preserve">Lucia </w:t>
      </w:r>
      <w:r w:rsidR="00A05A4E">
        <w:rPr>
          <w:rFonts w:ascii="Arial" w:hAnsi="Arial" w:eastAsia="Times New Roman" w:cs="Arial"/>
          <w:sz w:val="24"/>
          <w:szCs w:val="24"/>
          <w:lang w:eastAsia="hr-HR"/>
        </w:rPr>
        <w:t>Nježić</w:t>
      </w:r>
    </w:p>
    <w:p w:rsidRPr="00A05A4E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5A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Pr="00A05A4E"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A05A4E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Pr="00A05A4E"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E51D40" w:rsidR="00E51D40">
        <w:rPr>
          <w:rFonts w:ascii="Arial" w:hAnsi="Arial" w:eastAsia="Times New Roman" w:cs="Arial"/>
          <w:sz w:val="24"/>
          <w:szCs w:val="24"/>
          <w:lang w:eastAsia="hr-HR"/>
        </w:rPr>
        <w:t>NOVI LAGANINI j.d.o.o., Donji Kućan, Varaždinska ulica 58, OIB:39136876884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="00DC0692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dužnika </w:t>
      </w:r>
      <w:r w:rsidR="00DC0692">
        <w:rPr>
          <w:rFonts w:ascii="Arial" w:hAnsi="Arial" w:eastAsia="Times New Roman" w:cs="Arial"/>
          <w:sz w:val="24"/>
          <w:szCs w:val="24"/>
          <w:lang w:eastAsia="hr-HR"/>
        </w:rPr>
        <w:t>Lucia Nježić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su ispunjene zakonske pretpostavke za otvaranje stečajnog postupka te je shodno tome suglasn</w:t>
      </w:r>
      <w:r w:rsidR="00DC0692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sa prijedlogom za otvaranje stečajnog postupka.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05A4E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5A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A05A4E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A05A4E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A05A4E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A05A4E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A05A4E" w:rsidR="00DC0692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A05A4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A05A4E" w:rsidR="00DC0692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A05A4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05A4E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A05A4E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A05A4E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A05A4E" w:rsidR="00A05A4E">
        <w:rPr>
          <w:rFonts w:ascii="Arial" w:hAnsi="Arial" w:eastAsia="Times New Roman" w:cs="Arial"/>
          <w:sz w:val="24"/>
          <w:szCs w:val="24"/>
          <w:lang w:eastAsia="hr-HR"/>
        </w:rPr>
        <w:t xml:space="preserve">33.147,71 </w:t>
      </w:r>
      <w:r w:rsidRPr="00A05A4E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A05A4E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497D31" w:rsidP="00F65D4C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Prisutn</w:t>
      </w:r>
      <w:r w:rsidR="00DC0692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direktor</w:t>
      </w:r>
      <w:r w:rsidR="00DC0692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dužnika upozorava se da za davanje neistinitog ili nepotpunog popisa imovine i obveza odgovara kao za davanje lažnog iskaza u postupku pred sudom. 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F65D4C" w:rsidP="00A05A4E" w:rsidRDefault="00F65D4C">
      <w:pPr>
        <w:tabs>
          <w:tab w:val="left" w:pos="708"/>
          <w:tab w:val="left" w:pos="1416"/>
          <w:tab w:val="left" w:pos="7635"/>
        </w:tabs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Sud donosi</w:t>
      </w:r>
      <w:r w:rsidR="00A05A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F65D4C" w:rsidP="00F65D4C" w:rsidRDefault="00BA36FB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Saslušat će se direktor</w:t>
      </w:r>
      <w:r w:rsidR="00DC0692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dužnika </w:t>
      </w:r>
      <w:r w:rsidR="00DC0692">
        <w:rPr>
          <w:rFonts w:ascii="Arial" w:hAnsi="Arial" w:eastAsia="Times New Roman" w:cs="Arial"/>
          <w:sz w:val="24"/>
          <w:szCs w:val="24"/>
          <w:lang w:eastAsia="hr-HR"/>
        </w:rPr>
        <w:t>Lucia Nježić</w:t>
      </w:r>
      <w:r w:rsidRPr="002B6A05" w:rsidR="00B96C6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D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irektor</w:t>
      </w:r>
      <w:r w:rsidR="00DC0692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dužnika </w:t>
      </w:r>
      <w:r w:rsidRPr="00DC0692" w:rsidR="00DC0692">
        <w:rPr>
          <w:rFonts w:ascii="Arial" w:hAnsi="Arial" w:eastAsia="Times New Roman" w:cs="Arial"/>
          <w:sz w:val="24"/>
          <w:szCs w:val="24"/>
          <w:lang w:eastAsia="hr-HR"/>
        </w:rPr>
        <w:t>Lucia Nježić iz Donjeg Kućana, Varaždinska ulica 58, OIB:60879010367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A05A4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propisno opomenut</w:t>
      </w:r>
      <w:r w:rsidR="00DC069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a</w:t>
      </w:r>
      <w:r w:rsidRPr="002B6A05" w:rsidR="00DD7F2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izjavljuje: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="00D12D9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da se dužnik bavio ugostiteljskom djelatnošću na području Koprivnice, ali da je poslovanje bilo u zadnje vrijeme loše pa su se nagomilali dugovi s osnova poreza i doprinosa. Djelatnost se obavljala u objektu u najmu te se danas više niti ne obavlja. U spis predaje prokazni popis imovine iz kojeg proizlazi da dužnik nema nikakve imovine koja bi se mogla unovčiti u stečajnom postupku. </w:t>
      </w:r>
    </w:p>
    <w:p w:rsidR="00A05A4E" w:rsidP="00F65D4C" w:rsidRDefault="00A05A4E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A05A4E" w:rsidP="00F65D4C" w:rsidRDefault="00A05A4E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A317B6" w:rsidP="00A317B6" w:rsidRDefault="00A317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290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12D9A">
        <w:rPr>
          <w:rFonts w:ascii="Arial" w:hAnsi="Arial" w:eastAsia="Times New Roman" w:cs="Arial"/>
          <w:sz w:val="24"/>
          <w:szCs w:val="24"/>
          <w:lang w:eastAsia="hr-HR"/>
        </w:rPr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974B9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1044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F61044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DC0692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D12D9A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797FF7" w:rsidP="00D12D9A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  <w:r w:rsidRPr="002B6A05" w:rsidR="00797FF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DC70E5" w:rsidP="00D12D9A" w:rsidRDefault="00DC70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433B" w:rsidP="00501147" w:rsidRDefault="00AC433B">
      <w:pPr>
        <w:spacing w:after="0" w:line="240" w:lineRule="auto"/>
      </w:pPr>
      <w:r>
        <w:separator/>
      </w:r>
    </w:p>
  </w:endnote>
  <w:endnote w:type="continuationSeparator" w:id="0">
    <w:p w:rsidR="00AC433B" w:rsidP="00501147" w:rsidRDefault="00AC4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433B" w:rsidP="00501147" w:rsidRDefault="00AC433B">
      <w:pPr>
        <w:spacing w:after="0" w:line="240" w:lineRule="auto"/>
      </w:pPr>
      <w:r>
        <w:separator/>
      </w:r>
    </w:p>
  </w:footnote>
  <w:footnote w:type="continuationSeparator" w:id="0">
    <w:p w:rsidR="00AC433B" w:rsidP="00501147" w:rsidRDefault="00AC4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952CAC">
      <w:rPr>
        <w:rFonts w:ascii="Arial" w:hAnsi="Arial" w:cs="Arial"/>
        <w:noProof/>
        <w:sz w:val="24"/>
        <w:szCs w:val="24"/>
      </w:rPr>
      <w:t>Poslovni broj: St-267/2024-9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952CAC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73217"/>
    <w:rsid w:val="00082860"/>
    <w:rsid w:val="0008663B"/>
    <w:rsid w:val="00086802"/>
    <w:rsid w:val="00087C43"/>
    <w:rsid w:val="000B6F54"/>
    <w:rsid w:val="000C07B1"/>
    <w:rsid w:val="00117901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C26F5"/>
    <w:rsid w:val="003E33EA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679FE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2CAC"/>
    <w:rsid w:val="00953F20"/>
    <w:rsid w:val="00957093"/>
    <w:rsid w:val="009610AF"/>
    <w:rsid w:val="0096157B"/>
    <w:rsid w:val="0096563D"/>
    <w:rsid w:val="009752CD"/>
    <w:rsid w:val="00975368"/>
    <w:rsid w:val="00A02D48"/>
    <w:rsid w:val="00A05A4E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C433B"/>
    <w:rsid w:val="00AE1A74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E3864"/>
    <w:rsid w:val="00CF6122"/>
    <w:rsid w:val="00D12D9A"/>
    <w:rsid w:val="00D228AD"/>
    <w:rsid w:val="00D400B5"/>
    <w:rsid w:val="00D43FE4"/>
    <w:rsid w:val="00D441EB"/>
    <w:rsid w:val="00D50D29"/>
    <w:rsid w:val="00DB5D1B"/>
    <w:rsid w:val="00DC0692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51D40"/>
    <w:rsid w:val="00E73CED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52C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52CA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52CAC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52CAC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52CAC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17. listopada 2024.</izvorni_sadrzaj>
    <derivirana_varijabla naziv="DomainObject.StvarniPocetakDatum_1">17. listopada 2024.</derivirana_varijabla>
  </DomainObject.StvarniPocetakDatum>
  <DomainObject.StvarniZavrsetakDatum>
    <izvorni_sadrzaj>17. listopada 2024.</izvorni_sadrzaj>
    <derivirana_varijabla naziv="DomainObject.StvarniZavrsetakDatum_1">17. listopada 2024.</derivirana_varijabla>
  </DomainObject.StvarniZavrsetakDatum>
  <DomainObject.PlaniraniZavrsetakDatum>
    <izvorni_sadrzaj>17. listopada 2024.</izvorni_sadrzaj>
    <derivirana_varijabla naziv="DomainObject.PlaniraniZavrsetakDatum_1">17. listopada 2024.</derivirana_varijabla>
  </DomainObject.PlaniraniZavrsetakDatum>
  <DomainObject.PlaniraniPocetakDatum>
    <izvorni_sadrzaj>17. listopada 2024.</izvorni_sadrzaj>
    <derivirana_varijabla naziv="DomainObject.PlaniraniPocetakDatum_1">17. listopada 2024.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listopada 2024.</izvorni_sadrzaj>
    <derivirana_varijabla naziv="DomainObject.Zapisnik.DatumKreiranja_1">17.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St-267/2024-9</izvorni_sadrzaj>
    <derivirana_varijabla naziv="DomainObject.Zapisnik.Oznaka_1">St-267/2024-9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rujna 2024.</izvorni_sadrzaj>
    <derivirana_varijabla naziv="DomainObject.Predmet.DatumIzradeOptuznogAkta_1">18. rujna 2024.</derivirana_varijabla>
  </DomainObject.Predmet.DatumIzradeOptuznogAkta>
  <DomainObject.Predmet.DatumIzradeOptuznogAktaFormated>
    <izvorni_sadrzaj>18.9.2024.</izvorni_sadrzaj>
    <derivirana_varijabla naziv="DomainObject.Predmet.DatumIzradeOptuznogAktaFormated_1">18.9.2024.</derivirana_varijabla>
  </DomainObject.Predmet.DatumIzradeOptuznogAktaFormated>
  <DomainObject.Predmet.DatumOsnivanja>
    <izvorni_sadrzaj>19. rujna 2024.</izvorni_sadrzaj>
    <derivirana_varijabla naziv="DomainObject.Predmet.DatumOsnivanja_1">19.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rujna 2024.</izvorni_sadrzaj>
    <derivirana_varijabla naziv="DomainObject.Predmet.DatumPrimitkaOptuznogAkta_1">18. rujna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St-267/2024</izvorni_sadrzaj>
    <derivirana_varijabla naziv="DomainObject.Predmet.OznakaBroj_1">St-267/2024</derivirana_varijabla>
  </DomainObject.Predmet.OznakaBroj>
  <DomainObject.Predmet.OznakaBrojOptuznogAkta>
    <izvorni_sadrzaj>04-06-24-3996</izvorni_sadrzaj>
    <derivirana_varijabla naziv="DomainObject.Predmet.OznakaBrojOptuznogAkta_1">04-06-24-3996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LAGANINI j.d.o.o. za ugostiteljstvo i usluge zastupanog po punomoćniku Lucia Nježić</izvorni_sadrzaj>
    <derivirana_varijabla naziv="DomainObject.Predmet.ProtustrankaFormated_1">  NOVI LAGANINI j.d.o.o. za ugostiteljstvo i usluge zastupanog po punomoćniku Lucia Nježić</derivirana_varijabla>
  </DomainObject.Predmet.ProtustrankaFormated>
  <DomainObject.Predmet.ProtustrankaFormatedOIB>
    <izvorni_sadrzaj>  NOVI LAGANINI j.d.o.o. za ugostiteljstvo i usluge, OIB 39136876884 zastupanog po punomoćniku Lucia Nježić</izvorni_sadrzaj>
    <derivirana_varijabla naziv="DomainObject.Predmet.ProtustrankaFormatedOIB_1">  NOVI LAGANINI j.d.o.o. za ugostiteljstvo i usluge, OIB 39136876884 zastupanog po punomoćniku Lucia Nježić</derivirana_varijabla>
  </DomainObject.Predmet.ProtustrankaFormatedOIB>
  <DomainObject.Predmet.ProtustrankaFormatedWithAdress>
    <izvorni_sadrzaj> NOVI LAGANINI j.d.o.o. za ugostiteljstvo i usluge, Varaždinska ulica 58, 42000 Donji Kućan zastupanog po punomoćniku Lucia Nježić</izvorni_sadrzaj>
    <derivirana_varijabla naziv="DomainObject.Predmet.ProtustrankaFormatedWithAdress_1"> NOVI LAGANINI j.d.o.o. za ugostiteljstvo i usluge, Varaždinska ulica 58, 42000 Donji Kućan zastupanog po punomoćniku Lucia Nježić</derivirana_varijabla>
  </DomainObject.Predmet.ProtustrankaFormatedWithAdress>
  <DomainObject.Predmet.ProtustrankaFormatedWithAdressOIB>
    <izvorni_sadrzaj> NOVI LAGANINI j.d.o.o. za ugostiteljstvo i usluge, OIB 39136876884, Varaždinska ulica 58, 42000 Donji Kućan zastupanog po punomoćniku Lucia Nježić</izvorni_sadrzaj>
    <derivirana_varijabla naziv="DomainObject.Predmet.ProtustrankaFormatedWithAdressOIB_1"> NOVI LAGANINI j.d.o.o. za ugostiteljstvo i usluge, OIB 39136876884, Varaždinska ulica 58, 42000 Donji Kućan zastupanog po punomoćniku Lucia Nježić</derivirana_varijabla>
  </DomainObject.Predmet.ProtustrankaFormatedWithAdressOIB>
  <DomainObject.Predmet.ProtustrankaWithAdress>
    <izvorni_sadrzaj>NOVI LAGANINI j.d.o.o. za ugostiteljstvo i usluge Varaždinska ulica 58, 42000 Donji Kućan</izvorni_sadrzaj>
    <derivirana_varijabla naziv="DomainObject.Predmet.ProtustrankaWithAdress_1">NOVI LAGANINI j.d.o.o. za ugostiteljstvo i usluge Varaždinska ulica 58, 42000 Donji Kućan</derivirana_varijabla>
  </DomainObject.Predmet.ProtustrankaWithAdress>
  <DomainObject.Predmet.ProtustrankaWithAdressOIB>
    <izvorni_sadrzaj>NOVI LAGANINI j.d.o.o. za ugostiteljstvo i usluge, OIB 39136876884, Varaždinska ulica 58, 42000 Donji Kućan</izvorni_sadrzaj>
    <derivirana_varijabla naziv="DomainObject.Predmet.ProtustrankaWithAdressOIB_1">NOVI LAGANINI j.d.o.o. za ugostiteljstvo i usluge, OIB 39136876884, Varaždinska ulica 58, 42000 Donji Kućan</derivirana_varijabla>
  </DomainObject.Predmet.ProtustrankaWithAdressOIB>
  <DomainObject.Predmet.ProtustrankaNazivFormated>
    <izvorni_sadrzaj>NOVI LAGANINI j.d.o.o. za ugostiteljstvo i usluge</izvorni_sadrzaj>
    <derivirana_varijabla naziv="DomainObject.Predmet.ProtustrankaNazivFormated_1">NOVI LAGANINI j.d.o.o. za ugostiteljstvo i usluge</derivirana_varijabla>
  </DomainObject.Predmet.ProtustrankaNazivFormated>
  <DomainObject.Predmet.ProtustrankaNazivFormatedOIB>
    <izvorni_sadrzaj>NOVI LAGANINI j.d.o.o. za ugostiteljstvo i usluge, OIB 39136876884</izvorni_sadrzaj>
    <derivirana_varijabla naziv="DomainObject.Predmet.ProtustrankaNazivFormatedOIB_1">NOVI LAGANINI j.d.o.o. za ugostiteljstvo i usluge, OIB 39136876884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LAGANINI j.d.o.o. za ugostiteljstvo i usluge zastupanog po punomoćniku Lucia Nježić</item>
    </izvorni_sadrzaj>
    <derivirana_varijabla naziv="DomainObject.Predmet.ProtuStrankaListFormated_1">
      <item>NOVI LAGANINI j.d.o.o. za ugostiteljstvo i usluge zastupanog po punomoćniku Lucia Nježić</item>
    </derivirana_varijabla>
  </DomainObject.Predmet.ProtuStrankaListFormated>
  <DomainObject.Predmet.ProtuStrankaListFormatedOIB>
    <izvorni_sadrzaj>
      <item>NOVI LAGANINI j.d.o.o. za ugostiteljstvo i usluge, OIB 39136876884 zastupanog po punomoćniku Lucia Nježić</item>
    </izvorni_sadrzaj>
    <derivirana_varijabla naziv="DomainObject.Predmet.ProtuStrankaListFormatedOIB_1">
      <item>NOVI LAGANINI j.d.o.o. za ugostiteljstvo i usluge, OIB 39136876884 zastupanog po punomoćniku Lucia Nježić</item>
    </derivirana_varijabla>
  </DomainObject.Predmet.ProtuStrankaListFormatedOIB>
  <DomainObject.Predmet.ProtuStrankaListFormatedWithAdress>
    <izvorni_sadrzaj>
      <item>NOVI LAGANINI j.d.o.o. za ugostiteljstvo i usluge, Varaždinska ulica 58, 42000 Donji Kućan zastupanog po punomoćniku Lucia Nježić</item>
    </izvorni_sadrzaj>
    <derivirana_varijabla naziv="DomainObject.Predmet.ProtuStrankaListFormatedWithAdress_1">
      <item>NOVI LAGANINI j.d.o.o. za ugostiteljstvo i usluge, Varaždinska ulica 58, 42000 Donji Kućan zastupanog po punomoćniku Lucia Nježić</item>
    </derivirana_varijabla>
  </DomainObject.Predmet.ProtuStrankaListFormatedWithAdress>
  <DomainObject.Predmet.ProtuStrankaListFormatedWithAdressOIB>
    <izvorni_sadrzaj>
      <item>NOVI LAGANINI j.d.o.o. za ugostiteljstvo i usluge, OIB 39136876884, Varaždinska ulica 58, 42000 Donji Kućan zastupanog po punomoćniku Lucia Nježić</item>
    </izvorni_sadrzaj>
    <derivirana_varijabla naziv="DomainObject.Predmet.ProtuStrankaListFormatedWithAdressOIB_1">
      <item>NOVI LAGANINI j.d.o.o. za ugostiteljstvo i usluge, OIB 39136876884, Varaždinska ulica 58, 42000 Donji Kućan zastupanog po punomoćniku Lucia Nježić</item>
    </derivirana_varijabla>
  </DomainObject.Predmet.ProtuStrankaListFormatedWithAdressOIB>
  <DomainObject.Predmet.ProtuStrankaListNazivFormated>
    <izvorni_sadrzaj>
      <item>NOVI LAGANINI j.d.o.o. za ugostiteljstvo i usluge</item>
    </izvorni_sadrzaj>
    <derivirana_varijabla naziv="DomainObject.Predmet.ProtuStrankaListNazivFormated_1">
      <item>NOVI LAGANINI j.d.o.o. za ugostiteljstvo i usluge</item>
    </derivirana_varijabla>
  </DomainObject.Predmet.ProtuStrankaListNazivFormated>
  <DomainObject.Predmet.ProtuStrankaListNazivFormatedOIB>
    <izvorni_sadrzaj>
      <item>NOVI LAGANINI j.d.o.o. za ugostiteljstvo i usluge, OIB 39136876884</item>
    </izvorni_sadrzaj>
    <derivirana_varijabla naziv="DomainObject.Predmet.ProtuStrankaListNazivFormatedOIB_1">
      <item>NOVI LAGANINI j.d.o.o. za ugostiteljstvo i usluge, OIB 39136876884</item>
    </derivirana_varijabla>
  </DomainObject.Predmet.ProtuStrankaListNazivFormatedOIB>
  <DomainObject.Predmet.OstaliListFormated>
    <izvorni_sadrzaj>
      <item>Lucia Nježić punomoćnica sudionika u postupku NOVI LAGANINI j.d.o.o. za ugostiteljstvo i usluge</item>
    </izvorni_sadrzaj>
    <derivirana_varijabla naziv="DomainObject.Predmet.OstaliListFormated_1">
      <item>Lucia Nježić punomoćnica sudionika u postupku NOVI LAGANINI j.d.o.o. za ugostiteljstvo i usluge</item>
    </derivirana_varijabla>
  </DomainObject.Predmet.OstaliListFormated>
  <DomainObject.Predmet.OstaliListFormatedOIB>
    <izvorni_sadrzaj>
      <item>Lucia Nježić, OIB 60879010367 punomoćnica sudionika u postupku NOVI LAGANINI j.d.o.o. za ugostiteljstvo i usluge</item>
    </izvorni_sadrzaj>
    <derivirana_varijabla naziv="DomainObject.Predmet.OstaliListFormatedOIB_1">
      <item>Lucia Nježić, OIB 60879010367 punomoćnica sudionika u postupku NOVI LAGANINI j.d.o.o. za ugostiteljstvo i usluge</item>
    </derivirana_varijabla>
  </DomainObject.Predmet.OstaliListFormatedOIB>
  <DomainObject.Predmet.OstaliListFormatedWithAdress>
    <izvorni_sadrzaj>
      <item>Lucia Nježić, Varaždinska 58, 42000 Donji Kućan punomoćnica sudionika u postupku NOVI LAGANINI j.d.o.o. za ugostiteljstvo i usluge</item>
    </izvorni_sadrzaj>
    <derivirana_varijabla naziv="DomainObject.Predmet.OstaliListFormatedWithAdress_1">
      <item>Lucia Nježić, Varaždinska 58, 42000 Donji Kućan punomoćnica sudionika u postupku NOVI LAGANINI j.d.o.o. za ugostiteljstvo i usluge</item>
    </derivirana_varijabla>
  </DomainObject.Predmet.OstaliListFormatedWithAdress>
  <DomainObject.Predmet.OstaliListFormatedWithAdressOIB>
    <izvorni_sadrzaj>
      <item>Lucia Nježić, OIB 60879010367, Varaždinska 58, 42000 Donji Kućan punomoćnica sudionika u postupku NOVI LAGANINI j.d.o.o. za ugostiteljstvo i usluge</item>
    </izvorni_sadrzaj>
    <derivirana_varijabla naziv="DomainObject.Predmet.OstaliListFormatedWithAdressOIB_1">
      <item>Lucia Nježić, OIB 60879010367, Varaždinska 58, 42000 Donji Kućan punomoćnica sudionika u postupku NOVI LAGANINI j.d.o.o. za ugostiteljstvo i usluge</item>
    </derivirana_varijabla>
  </DomainObject.Predmet.OstaliListFormatedWithAdressOIB>
  <DomainObject.Predmet.OstaliListNazivFormated>
    <izvorni_sadrzaj>
      <item>Lucia Nježić</item>
    </izvorni_sadrzaj>
    <derivirana_varijabla naziv="DomainObject.Predmet.OstaliListNazivFormated_1">
      <item>Lucia Nježić</item>
    </derivirana_varijabla>
  </DomainObject.Predmet.OstaliListNazivFormated>
  <DomainObject.Predmet.OstaliListNazivFormatedOIB>
    <izvorni_sadrzaj>
      <item>Lucia Nježić, OIB 60879010367</item>
    </izvorni_sadrzaj>
    <derivirana_varijabla naziv="DomainObject.Predmet.OstaliListNazivFormatedOIB_1">
      <item>Lucia Nježić, OIB 60879010367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2024.</izvorni_sadrzaj>
    <derivirana_varijabla naziv="DomainObject.Datum_1">17. listopada 2024.</derivirana_varijabla>
  </DomainObject.Datum>
  <DomainObject.PoslovniBrojDokumenta>
    <izvorni_sadrzaj>St-267/2024-9</izvorni_sadrzaj>
    <derivirana_varijabla naziv="DomainObject.PoslovniBrojDokumenta_1">St-267/2024-9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LAGANINI j.d.o.o. za ugostiteljstvo i usluge</izvorni_sadrzaj>
    <derivirana_varijabla naziv="DomainObject.Predmet.ProtustrankaIDrugi_1">NOVI LAGANINI j.d.o.o. za ugostiteljstvo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NOVI LAGANINI j.d.o.o. za ugostiteljstvo i usluge, OIB 39136876884, Varaždinska ulica 58, 42000 Donji Kućan</izvorni_sadrzaj>
    <derivirana_varijabla naziv="DomainObject.Predmet.ProtustrankaIDrugiAdressOIB_1">NOVI LAGANINI j.d.o.o. za ugostiteljstvo i usluge, OIB 39136876884, Varaždinska ulica 58, 42000 Donji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LAGANINI j.d.o.o. za ugostiteljstvo i usluge</item>
      <item>Financijska agencija</item>
      <item>Lucia Nježić</item>
    </izvorni_sadrzaj>
    <derivirana_varijabla naziv="DomainObject.Predmet.SudioniciListNaziv_1">
      <item>NOVI LAGANINI j.d.o.o. za ugostiteljstvo i usluge</item>
      <item>Financijska agencija</item>
      <item>Lucia Nježić</item>
    </derivirana_varijabla>
  </DomainObject.Predmet.SudioniciListNaziv>
  <DomainObject.Predmet.SudioniciListAdressOIB>
    <izvorni_sadrzaj>
      <item>NOVI LAGANINI j.d.o.o. za ugostiteljstvo i usluge, OIB 39136876884, Varaždinska ulica 58,42000 Donji Kućan</item>
      <item>Financijska agencija, OIB 85821130368, A.CESARCA 2,42000 Varaždin</item>
      <item>Lucia Nježić, OIB 60879010367, Varaždinska 58,42000 Donji Kućan</item>
    </izvorni_sadrzaj>
    <derivirana_varijabla naziv="DomainObject.Predmet.SudioniciListAdressOIB_1">
      <item>NOVI LAGANINI j.d.o.o. za ugostiteljstvo i usluge, OIB 39136876884, Varaždinska ulica 58,42000 Donji Kućan</item>
      <item>Financijska agencija, OIB 85821130368, A.CESARCA 2,42000 Varaždin</item>
      <item>Lucia Nježić, OIB 60879010367, Varaždinska 58,42000 Donji Kućan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39136876884</item>
      <item>, OIB 85821130368</item>
      <item>, OIB 60879010367</item>
    </izvorni_sadrzaj>
    <derivirana_varijabla naziv="DomainObject.Predmet.SudioniciListNazivOIB_1">
      <item>, OIB 39136876884</item>
      <item>, OIB 85821130368</item>
      <item>, OIB 60879010367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rujna 2024.</izvorni_sadrzaj>
    <derivirana_varijabla naziv="DomainObject.Predmet.DatumPocetkaProcesa_1">18. rujna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7C49D2-972C-41C8-A3CC-C175036075B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457</properties:Words>
  <properties:Characters>2499</properties:Characters>
  <properties:Lines>103</properties:Lines>
  <properties:Paragraphs>40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2024-09-19T07:37:00Z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2024-10-17T10:23:00Z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St-267/2024-9 / Zapisnik - Ročište radi rasprave o uvjetima za otvaranje steč. post. (St-267-24-9 Zapisnik od 17.10.24.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